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ED563A" w:rsidTr="00ED563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63A" w:rsidRDefault="00ED563A" w:rsidP="00975C15">
            <w:r>
              <w:t>Приложение 10</w:t>
            </w:r>
          </w:p>
        </w:tc>
      </w:tr>
      <w:tr w:rsidR="00ED563A" w:rsidTr="00ED563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63A" w:rsidRDefault="00ED563A" w:rsidP="00975C1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D563A" w:rsidTr="00ED563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63A" w:rsidRDefault="00ED563A" w:rsidP="00D4183C">
            <w:r>
              <w:t xml:space="preserve">от </w:t>
            </w:r>
            <w:r w:rsidR="00D4183C">
              <w:t>29.10.2021</w:t>
            </w:r>
            <w:r w:rsidRPr="00D4183C">
              <w:t xml:space="preserve"> </w:t>
            </w:r>
            <w:r w:rsidR="00D4183C">
              <w:t>№ 4-24</w:t>
            </w:r>
            <w:r>
              <w:t xml:space="preserve">    </w:t>
            </w:r>
          </w:p>
        </w:tc>
      </w:tr>
      <w:tr w:rsidR="00ED563A" w:rsidTr="00ED563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</w:tr>
      <w:tr w:rsidR="00ED563A" w:rsidTr="00ED563A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63A" w:rsidRPr="009066E1" w:rsidRDefault="00ED563A" w:rsidP="00975C15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2021 год</w:t>
            </w:r>
          </w:p>
          <w:p w:rsidR="00ED563A" w:rsidRDefault="00ED563A" w:rsidP="00975C15">
            <w:pPr>
              <w:jc w:val="center"/>
            </w:pPr>
            <w:r>
              <w:t>и на плановый период 2022 и 2023 годов</w:t>
            </w:r>
          </w:p>
        </w:tc>
      </w:tr>
      <w:tr w:rsidR="00ED563A" w:rsidTr="00ED563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тыс. руб.</w:t>
            </w:r>
          </w:p>
        </w:tc>
      </w:tr>
      <w:tr w:rsidR="00ED563A" w:rsidTr="00ED563A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563A" w:rsidRDefault="00ED563A" w:rsidP="00975C15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563A" w:rsidRDefault="00ED563A" w:rsidP="00975C15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A" w:rsidRDefault="00ED563A" w:rsidP="00975C15">
            <w:pPr>
              <w:jc w:val="center"/>
            </w:pPr>
            <w:r>
              <w:t>2021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A" w:rsidRDefault="00ED563A" w:rsidP="00975C15">
            <w:pPr>
              <w:jc w:val="center"/>
            </w:pPr>
            <w:r>
              <w:t>2022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A" w:rsidRDefault="00ED563A" w:rsidP="00975C15">
            <w:pPr>
              <w:jc w:val="center"/>
            </w:pPr>
            <w:r>
              <w:t>2023 год</w:t>
            </w:r>
          </w:p>
        </w:tc>
      </w:tr>
      <w:tr w:rsidR="00ED563A" w:rsidTr="00ED563A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563A" w:rsidRDefault="00ED563A" w:rsidP="00975C15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563A" w:rsidRDefault="00ED563A" w:rsidP="00975C15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A" w:rsidRDefault="00ED563A" w:rsidP="00975C15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A" w:rsidRDefault="00ED563A" w:rsidP="00975C15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A" w:rsidRDefault="00ED563A" w:rsidP="00975C15"/>
        </w:tc>
      </w:tr>
    </w:tbl>
    <w:p w:rsidR="00ED563A" w:rsidRPr="00ED563A" w:rsidRDefault="00ED563A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ED563A" w:rsidTr="00ED563A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563A" w:rsidRDefault="00ED563A" w:rsidP="00975C15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563A" w:rsidRDefault="00ED563A" w:rsidP="00975C15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63A" w:rsidRDefault="00ED563A" w:rsidP="00975C15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63A" w:rsidRDefault="00ED563A" w:rsidP="00975C15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63A" w:rsidRDefault="00ED563A" w:rsidP="00975C15">
            <w:pPr>
              <w:jc w:val="center"/>
            </w:pPr>
            <w:r>
              <w:t>5</w:t>
            </w:r>
          </w:p>
        </w:tc>
      </w:tr>
      <w:tr w:rsidR="00ED563A" w:rsidTr="00ED563A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D563A" w:rsidRDefault="00ED563A" w:rsidP="00975C15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D563A" w:rsidRDefault="00ED563A" w:rsidP="00975C15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1 109 745,4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0,0</w:t>
            </w:r>
          </w:p>
        </w:tc>
      </w:tr>
      <w:tr w:rsidR="00ED563A" w:rsidTr="00ED563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D563A" w:rsidRDefault="00ED563A" w:rsidP="00975C15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ED563A" w:rsidRDefault="00ED563A" w:rsidP="00975C15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-3 318 957,0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 </w:t>
            </w:r>
          </w:p>
        </w:tc>
      </w:tr>
      <w:tr w:rsidR="00ED563A" w:rsidTr="00ED563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D563A" w:rsidRDefault="00ED563A" w:rsidP="00975C15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ED563A" w:rsidRDefault="00ED563A" w:rsidP="00975C15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3 647 600,0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1 642 400,0</w:t>
            </w:r>
          </w:p>
        </w:tc>
      </w:tr>
      <w:tr w:rsidR="00ED563A" w:rsidTr="00ED563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D563A" w:rsidRDefault="00ED563A" w:rsidP="00975C15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ED563A" w:rsidRDefault="00ED563A" w:rsidP="00975C15">
            <w: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3 647 600,0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1 642 400,0</w:t>
            </w:r>
          </w:p>
        </w:tc>
      </w:tr>
      <w:tr w:rsidR="00ED563A" w:rsidTr="00ED563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D563A" w:rsidRDefault="00ED563A" w:rsidP="00975C15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ED563A" w:rsidRDefault="00ED563A" w:rsidP="00975C15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-6 966 557,0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-1 642 400,0</w:t>
            </w:r>
          </w:p>
        </w:tc>
      </w:tr>
      <w:tr w:rsidR="00ED563A" w:rsidTr="00ED563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D563A" w:rsidRDefault="00ED563A" w:rsidP="00975C15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ED563A" w:rsidRDefault="00ED563A" w:rsidP="00975C15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-6 966 557,0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-1 642 400,0</w:t>
            </w:r>
          </w:p>
        </w:tc>
      </w:tr>
      <w:tr w:rsidR="00ED563A" w:rsidTr="00ED563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D563A" w:rsidRDefault="00ED563A" w:rsidP="00975C15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ED563A" w:rsidRDefault="00ED563A" w:rsidP="00975C15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4 206 557,0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 </w:t>
            </w:r>
          </w:p>
        </w:tc>
      </w:tr>
      <w:tr w:rsidR="00ED563A" w:rsidTr="00ED563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D563A" w:rsidRDefault="00ED563A" w:rsidP="00975C15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ED563A" w:rsidRDefault="00ED563A" w:rsidP="00975C15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4 206 557,0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 </w:t>
            </w:r>
          </w:p>
        </w:tc>
      </w:tr>
      <w:tr w:rsidR="00ED563A" w:rsidTr="00ED563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D563A" w:rsidRDefault="00ED563A" w:rsidP="00975C15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ED563A" w:rsidRDefault="00ED563A" w:rsidP="00975C15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4 706 557,0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1 200 000,0</w:t>
            </w:r>
          </w:p>
        </w:tc>
      </w:tr>
      <w:tr w:rsidR="00ED563A" w:rsidTr="00ED563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D563A" w:rsidRDefault="00ED563A" w:rsidP="00975C15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ED563A" w:rsidRDefault="00ED563A" w:rsidP="00975C15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4 706 557,0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1 200 000,0</w:t>
            </w:r>
          </w:p>
        </w:tc>
      </w:tr>
      <w:tr w:rsidR="00ED563A" w:rsidTr="00ED563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D563A" w:rsidRDefault="00ED563A" w:rsidP="00975C15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ED563A" w:rsidRDefault="00ED563A" w:rsidP="00975C15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500 000,0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1 200 000,0</w:t>
            </w:r>
          </w:p>
        </w:tc>
      </w:tr>
      <w:tr w:rsidR="00ED563A" w:rsidTr="00ED563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D563A" w:rsidRDefault="00ED563A" w:rsidP="00975C15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ED563A" w:rsidRDefault="00ED563A" w:rsidP="00975C15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4 206 557,0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 </w:t>
            </w:r>
          </w:p>
        </w:tc>
      </w:tr>
      <w:tr w:rsidR="00ED563A" w:rsidTr="00ED563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D563A" w:rsidRDefault="00ED563A" w:rsidP="00975C15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ED563A" w:rsidRDefault="00ED563A" w:rsidP="00975C15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-500 000,0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-1 200 000,0</w:t>
            </w:r>
          </w:p>
        </w:tc>
      </w:tr>
      <w:tr w:rsidR="00ED563A" w:rsidTr="00ED563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D563A" w:rsidRDefault="00ED563A" w:rsidP="00975C15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ED563A" w:rsidRDefault="00ED563A" w:rsidP="00975C15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-500 000,0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-1 200 000,0</w:t>
            </w:r>
          </w:p>
        </w:tc>
      </w:tr>
      <w:tr w:rsidR="00ED563A" w:rsidTr="00ED563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D563A" w:rsidRDefault="00ED563A" w:rsidP="00975C15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ED563A" w:rsidRDefault="00ED563A" w:rsidP="00975C15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-500 000,0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-1 200 000,0</w:t>
            </w:r>
          </w:p>
        </w:tc>
      </w:tr>
      <w:tr w:rsidR="00ED563A" w:rsidTr="00ED563A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D563A" w:rsidRDefault="00ED563A" w:rsidP="00975C15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D563A" w:rsidRDefault="00ED563A" w:rsidP="00975C15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222 145,4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D563A" w:rsidRDefault="00ED563A" w:rsidP="00975C15">
            <w:pPr>
              <w:jc w:val="right"/>
            </w:pPr>
            <w:r>
              <w:t> </w:t>
            </w:r>
          </w:p>
        </w:tc>
      </w:tr>
      <w:tr w:rsidR="00ED563A" w:rsidTr="00ED563A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</w:tr>
      <w:tr w:rsidR="00ED563A" w:rsidTr="00ED563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</w:tr>
      <w:tr w:rsidR="00ED563A" w:rsidTr="00ED563A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</w:tr>
      <w:tr w:rsidR="00ED563A" w:rsidTr="00ED563A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</w:tr>
      <w:tr w:rsidR="00ED563A" w:rsidTr="00ED563A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63A" w:rsidRDefault="00ED563A" w:rsidP="00975C15">
            <w:pPr>
              <w:jc w:val="right"/>
            </w:pPr>
          </w:p>
        </w:tc>
      </w:tr>
    </w:tbl>
    <w:p w:rsidR="00ED563A" w:rsidRPr="00CF4A9E" w:rsidRDefault="00ED563A" w:rsidP="00ED563A"/>
    <w:p w:rsidR="00E2598B" w:rsidRPr="00ED563A" w:rsidRDefault="00E2598B" w:rsidP="00ED563A"/>
    <w:sectPr w:rsidR="00E2598B" w:rsidRPr="00ED563A" w:rsidSect="00ED563A">
      <w:headerReference w:type="even" r:id="rId7"/>
      <w:headerReference w:type="default" r:id="rId8"/>
      <w:pgSz w:w="16838" w:h="11906" w:orient="landscape"/>
      <w:pgMar w:top="1701" w:right="822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63E" w:rsidRDefault="00E3363E" w:rsidP="00ED563A">
      <w:r>
        <w:separator/>
      </w:r>
    </w:p>
  </w:endnote>
  <w:endnote w:type="continuationSeparator" w:id="1">
    <w:p w:rsidR="00E3363E" w:rsidRDefault="00E3363E" w:rsidP="00ED5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63E" w:rsidRDefault="00E3363E" w:rsidP="00ED563A">
      <w:r>
        <w:separator/>
      </w:r>
    </w:p>
  </w:footnote>
  <w:footnote w:type="continuationSeparator" w:id="1">
    <w:p w:rsidR="00E3363E" w:rsidRDefault="00E3363E" w:rsidP="00ED56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63A" w:rsidRDefault="004330EA" w:rsidP="00130D9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D563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D563A" w:rsidRDefault="00ED563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63A" w:rsidRDefault="004330EA" w:rsidP="00130D9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D563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4183C">
      <w:rPr>
        <w:rStyle w:val="a7"/>
        <w:noProof/>
      </w:rPr>
      <w:t>2</w:t>
    </w:r>
    <w:r>
      <w:rPr>
        <w:rStyle w:val="a7"/>
      </w:rPr>
      <w:fldChar w:fldCharType="end"/>
    </w:r>
  </w:p>
  <w:p w:rsidR="00ED563A" w:rsidRDefault="00ED563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ED563A"/>
    <w:rsid w:val="002C3F39"/>
    <w:rsid w:val="004330EA"/>
    <w:rsid w:val="00513A7E"/>
    <w:rsid w:val="006808C6"/>
    <w:rsid w:val="0081144F"/>
    <w:rsid w:val="008329FB"/>
    <w:rsid w:val="00852EE2"/>
    <w:rsid w:val="009066E1"/>
    <w:rsid w:val="00910CF8"/>
    <w:rsid w:val="00A24CAF"/>
    <w:rsid w:val="00AD3A59"/>
    <w:rsid w:val="00B912FD"/>
    <w:rsid w:val="00C30990"/>
    <w:rsid w:val="00D4183C"/>
    <w:rsid w:val="00E2598B"/>
    <w:rsid w:val="00E3363E"/>
    <w:rsid w:val="00ED563A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D5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D563A"/>
  </w:style>
  <w:style w:type="paragraph" w:styleId="a5">
    <w:name w:val="footer"/>
    <w:basedOn w:val="a"/>
    <w:link w:val="a6"/>
    <w:uiPriority w:val="99"/>
    <w:semiHidden/>
    <w:unhideWhenUsed/>
    <w:rsid w:val="00ED5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D563A"/>
  </w:style>
  <w:style w:type="character" w:styleId="a7">
    <w:name w:val="page number"/>
    <w:basedOn w:val="a0"/>
    <w:uiPriority w:val="99"/>
    <w:semiHidden/>
    <w:unhideWhenUsed/>
    <w:rsid w:val="00ED56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2</Pages>
  <Words>457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3</cp:revision>
  <dcterms:created xsi:type="dcterms:W3CDTF">2021-10-26T09:40:00Z</dcterms:created>
  <dcterms:modified xsi:type="dcterms:W3CDTF">2021-10-29T06:39:00Z</dcterms:modified>
</cp:coreProperties>
</file>